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Halifax</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Halifax</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Halifax</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Halifax</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Halifax</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Halifax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68.2% </w:t>
      </w:r>
      <w:r w:rsidRPr="004747BF">
        <w:rPr>
          <w:rFonts w:ascii="Libre Franklin Light" w:eastAsia="Times New Roman" w:hAnsi="Libre Franklin Light" w:cs="Calibri Light"/>
        </w:rPr>
        <w:t xml:space="preserve">of those respondents classified as PGSI 8+ in Halifax</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Halifax is estimated to be </w:t>
      </w:r>
      <w:r w:rsidRPr="00773DF7">
        <w:rPr>
          <w:rFonts w:ascii="Libre Franklin Light" w:eastAsia="Times New Roman" w:hAnsi="Libre Franklin Light" w:cs="Calibri Light"/>
          <w:b/>
          <w:bCs/>
          <w:color w:val="C45911" w:themeColor="accent2" w:themeShade="BF"/>
        </w:rPr>
        <w:t xml:space="preserve">£2,771,779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Halifax</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Halifax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Halifax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Halifax</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lifax.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Halifax</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lifax.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Halifax</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Halifax</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lifax.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Halifax</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Halifax</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Halifax</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Halifax</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Halifax</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Halifax</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£2,771,779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Halifax</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£45,148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£933,680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£66,886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£18,812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£34,488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£1,672,765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£2,771,779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Halifax</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Halifax</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Halifax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Halifax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Halifax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Halifax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Halifax</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Halifax</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Halifax</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Halifax</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Halifax</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Halifax</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C166EF2-26E4-44FB-9E4A-2EECDB501CB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